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F55082" w14:textId="77777777" w:rsidR="00986BE9" w:rsidRDefault="00986BE9" w:rsidP="00986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BYSSHOP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0F1E71F5" w14:textId="77777777" w:rsidR="00986BE9" w:rsidRDefault="00986BE9" w:rsidP="00986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Widow.</w:t>
      </w:r>
    </w:p>
    <w:p w14:paraId="1E06789B" w14:textId="77777777" w:rsidR="00986BE9" w:rsidRDefault="00986BE9" w:rsidP="00986BE9">
      <w:pPr>
        <w:rPr>
          <w:rFonts w:ascii="Times New Roman" w:hAnsi="Times New Roman" w:cs="Times New Roman"/>
        </w:rPr>
      </w:pPr>
    </w:p>
    <w:p w14:paraId="794D996A" w14:textId="77777777" w:rsidR="00986BE9" w:rsidRDefault="00986BE9" w:rsidP="00986BE9">
      <w:pPr>
        <w:rPr>
          <w:rFonts w:ascii="Times New Roman" w:hAnsi="Times New Roman" w:cs="Times New Roman"/>
        </w:rPr>
      </w:pPr>
    </w:p>
    <w:p w14:paraId="31035FCF" w14:textId="77777777" w:rsidR="00986BE9" w:rsidRDefault="00986BE9" w:rsidP="00986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Peter, </w:t>
      </w:r>
      <w:proofErr w:type="spellStart"/>
      <w:r>
        <w:rPr>
          <w:rFonts w:ascii="Times New Roman" w:hAnsi="Times New Roman" w:cs="Times New Roman"/>
        </w:rPr>
        <w:t>pewterer</w:t>
      </w:r>
      <w:proofErr w:type="spellEnd"/>
      <w:r>
        <w:rPr>
          <w:rFonts w:ascii="Times New Roman" w:hAnsi="Times New Roman" w:cs="Times New Roman"/>
        </w:rPr>
        <w:t>(q.v.).</w:t>
      </w:r>
    </w:p>
    <w:p w14:paraId="697F5C0B" w14:textId="77777777" w:rsidR="00986BE9" w:rsidRDefault="00986BE9" w:rsidP="00986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55FAF5A6" w14:textId="77777777" w:rsidR="00986BE9" w:rsidRDefault="00986BE9" w:rsidP="00986BE9">
      <w:pPr>
        <w:rPr>
          <w:rFonts w:ascii="Times New Roman" w:hAnsi="Times New Roman" w:cs="Times New Roman"/>
        </w:rPr>
      </w:pPr>
    </w:p>
    <w:p w14:paraId="17AED17A" w14:textId="77777777" w:rsidR="00986BE9" w:rsidRDefault="00986BE9" w:rsidP="00986BE9">
      <w:pPr>
        <w:rPr>
          <w:rFonts w:ascii="Times New Roman" w:hAnsi="Times New Roman" w:cs="Times New Roman"/>
        </w:rPr>
      </w:pPr>
    </w:p>
    <w:p w14:paraId="28A6E593" w14:textId="77777777" w:rsidR="00986BE9" w:rsidRDefault="00986BE9" w:rsidP="00986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She and Thomas </w:t>
      </w:r>
      <w:proofErr w:type="spellStart"/>
      <w:r>
        <w:rPr>
          <w:rFonts w:ascii="Times New Roman" w:hAnsi="Times New Roman" w:cs="Times New Roman"/>
        </w:rPr>
        <w:t>Stoyell</w:t>
      </w:r>
      <w:proofErr w:type="spellEnd"/>
      <w:r>
        <w:rPr>
          <w:rFonts w:ascii="Times New Roman" w:hAnsi="Times New Roman" w:cs="Times New Roman"/>
        </w:rPr>
        <w:t>(q.v.), as Peter’s executors, made a plaint of debt</w:t>
      </w:r>
    </w:p>
    <w:p w14:paraId="25C21158" w14:textId="77777777" w:rsidR="00986BE9" w:rsidRDefault="00986BE9" w:rsidP="00986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William </w:t>
      </w:r>
      <w:proofErr w:type="spellStart"/>
      <w:r>
        <w:rPr>
          <w:rFonts w:ascii="Times New Roman" w:hAnsi="Times New Roman" w:cs="Times New Roman"/>
        </w:rPr>
        <w:t>Baldewyn</w:t>
      </w:r>
      <w:proofErr w:type="spellEnd"/>
      <w:r>
        <w:rPr>
          <w:rFonts w:ascii="Times New Roman" w:hAnsi="Times New Roman" w:cs="Times New Roman"/>
        </w:rPr>
        <w:t>, senior, of East Ham, Essex(q.v.).   (ibid.)</w:t>
      </w:r>
    </w:p>
    <w:p w14:paraId="212027C0" w14:textId="77777777" w:rsidR="00986BE9" w:rsidRDefault="00986BE9" w:rsidP="00986BE9">
      <w:pPr>
        <w:rPr>
          <w:rFonts w:ascii="Times New Roman" w:hAnsi="Times New Roman" w:cs="Times New Roman"/>
        </w:rPr>
      </w:pPr>
    </w:p>
    <w:p w14:paraId="69A1AEDD" w14:textId="77777777" w:rsidR="00986BE9" w:rsidRDefault="00986BE9" w:rsidP="00986BE9">
      <w:pPr>
        <w:rPr>
          <w:rFonts w:ascii="Times New Roman" w:hAnsi="Times New Roman" w:cs="Times New Roman"/>
        </w:rPr>
      </w:pPr>
    </w:p>
    <w:p w14:paraId="7ABE4460" w14:textId="77777777" w:rsidR="00986BE9" w:rsidRDefault="00986BE9" w:rsidP="00986B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June 2019</w:t>
      </w:r>
    </w:p>
    <w:p w14:paraId="0BB22275" w14:textId="77777777" w:rsidR="006B2F86" w:rsidRPr="00E71FC3" w:rsidRDefault="00986BE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5AA6A" w14:textId="77777777" w:rsidR="00986BE9" w:rsidRDefault="00986BE9" w:rsidP="00E71FC3">
      <w:r>
        <w:separator/>
      </w:r>
    </w:p>
  </w:endnote>
  <w:endnote w:type="continuationSeparator" w:id="0">
    <w:p w14:paraId="0909C9A0" w14:textId="77777777" w:rsidR="00986BE9" w:rsidRDefault="00986BE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6CD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0AB42" w14:textId="77777777" w:rsidR="00986BE9" w:rsidRDefault="00986BE9" w:rsidP="00E71FC3">
      <w:r>
        <w:separator/>
      </w:r>
    </w:p>
  </w:footnote>
  <w:footnote w:type="continuationSeparator" w:id="0">
    <w:p w14:paraId="5B4716E5" w14:textId="77777777" w:rsidR="00986BE9" w:rsidRDefault="00986BE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BE9"/>
    <w:rsid w:val="001A7C09"/>
    <w:rsid w:val="00577BD5"/>
    <w:rsid w:val="00656CBA"/>
    <w:rsid w:val="006A1F77"/>
    <w:rsid w:val="00733BE7"/>
    <w:rsid w:val="00986BE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09C29"/>
  <w15:chartTrackingRefBased/>
  <w15:docId w15:val="{64EA4F48-7C98-4CA1-B48D-41C58F91A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BE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2019-06-16T20:10:00Z</dcterms:created>
  <dcterms:modified xsi:type="dcterms:W3CDTF">2019-06-16T20:11:00Z</dcterms:modified>
</cp:coreProperties>
</file>